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217D8" w14:textId="77777777" w:rsidR="00761EBA" w:rsidRDefault="00761EBA" w:rsidP="00761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RYBTON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039A747" w14:textId="77777777" w:rsidR="00761EBA" w:rsidRDefault="00761EBA" w:rsidP="00761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2ED31CDF" w14:textId="77777777" w:rsidR="00761EBA" w:rsidRDefault="00761EBA" w:rsidP="00761EBA">
      <w:pPr>
        <w:pStyle w:val="NoSpacing"/>
        <w:rPr>
          <w:rFonts w:cs="Times New Roman"/>
          <w:szCs w:val="24"/>
        </w:rPr>
      </w:pPr>
    </w:p>
    <w:p w14:paraId="740754D3" w14:textId="77777777" w:rsidR="00761EBA" w:rsidRDefault="00761EBA" w:rsidP="00761EBA">
      <w:pPr>
        <w:pStyle w:val="NoSpacing"/>
        <w:rPr>
          <w:rFonts w:cs="Times New Roman"/>
          <w:szCs w:val="24"/>
        </w:rPr>
      </w:pPr>
    </w:p>
    <w:p w14:paraId="584E1D3C" w14:textId="77777777" w:rsidR="00761EBA" w:rsidRDefault="00761EBA" w:rsidP="00761EBA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47C466EE" w14:textId="77777777" w:rsidR="00761EBA" w:rsidRDefault="00761EBA" w:rsidP="00761EB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4AD9406" w14:textId="77777777" w:rsidR="00761EBA" w:rsidRDefault="00761EBA" w:rsidP="00761EB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21482AC" w14:textId="77777777" w:rsidR="00761EBA" w:rsidRDefault="00761EBA" w:rsidP="00761EBA">
      <w:pPr>
        <w:pStyle w:val="NoSpacing"/>
        <w:rPr>
          <w:rFonts w:cs="Times New Roman"/>
          <w:szCs w:val="24"/>
        </w:rPr>
      </w:pPr>
    </w:p>
    <w:p w14:paraId="07E5C7D2" w14:textId="77777777" w:rsidR="00761EBA" w:rsidRDefault="00761EBA" w:rsidP="00761EBA">
      <w:pPr>
        <w:pStyle w:val="NoSpacing"/>
        <w:rPr>
          <w:rFonts w:cs="Times New Roman"/>
          <w:szCs w:val="24"/>
        </w:rPr>
      </w:pPr>
    </w:p>
    <w:p w14:paraId="152F73C5" w14:textId="77777777" w:rsidR="00761EBA" w:rsidRDefault="00761EBA" w:rsidP="00761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October 2022</w:t>
      </w:r>
    </w:p>
    <w:p w14:paraId="0B6020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BCC5" w14:textId="77777777" w:rsidR="00761EBA" w:rsidRDefault="00761EBA" w:rsidP="009139A6">
      <w:r>
        <w:separator/>
      </w:r>
    </w:p>
  </w:endnote>
  <w:endnote w:type="continuationSeparator" w:id="0">
    <w:p w14:paraId="4A045F23" w14:textId="77777777" w:rsidR="00761EBA" w:rsidRDefault="00761E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46D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37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D2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FC9B4" w14:textId="77777777" w:rsidR="00761EBA" w:rsidRDefault="00761EBA" w:rsidP="009139A6">
      <w:r>
        <w:separator/>
      </w:r>
    </w:p>
  </w:footnote>
  <w:footnote w:type="continuationSeparator" w:id="0">
    <w:p w14:paraId="476A623B" w14:textId="77777777" w:rsidR="00761EBA" w:rsidRDefault="00761E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F12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77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7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BA"/>
    <w:rsid w:val="000666E0"/>
    <w:rsid w:val="002510B7"/>
    <w:rsid w:val="005C130B"/>
    <w:rsid w:val="00761EB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E7FD8"/>
  <w15:chartTrackingRefBased/>
  <w15:docId w15:val="{CD1F79EF-DBBC-4FB8-A509-71231A10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2022-11-16T19:52:00Z</dcterms:created>
  <dcterms:modified xsi:type="dcterms:W3CDTF">2022-11-16T19:52:00Z</dcterms:modified>
</cp:coreProperties>
</file>